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083FD2">
      <w:pPr>
        <w:spacing w:line="276" w:lineRule="auto"/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182241" w:rsidP="00860C29">
            <w:pPr>
              <w:rPr>
                <w:lang w:val="uk-UA" w:eastAsia="en-US"/>
              </w:rPr>
            </w:pPr>
            <w:permStart w:id="0" w:edGrp="everyone"/>
            <w:r>
              <w:rPr>
                <w:u w:val="single"/>
                <w:lang w:val="uk-UA" w:eastAsia="en-US"/>
              </w:rPr>
              <w:t>03.06.2021</w:t>
            </w:r>
            <w:r w:rsidR="008050AC" w:rsidRPr="001B0E22">
              <w:rPr>
                <w:u w:val="single"/>
                <w:lang w:val="uk-UA" w:eastAsia="en-US"/>
              </w:rPr>
              <w:t>_</w:t>
            </w:r>
            <w:r w:rsidR="008050AC">
              <w:rPr>
                <w:lang w:val="uk-UA" w:eastAsia="en-US"/>
              </w:rPr>
              <w:t>____________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182241" w:rsidRDefault="00182241" w:rsidP="00E8501C">
            <w:pPr>
              <w:rPr>
                <w:u w:val="single"/>
                <w:lang w:val="uk-UA" w:eastAsia="en-US"/>
              </w:rPr>
            </w:pPr>
            <w:r w:rsidRPr="00182241">
              <w:rPr>
                <w:u w:val="single"/>
                <w:lang w:val="uk-UA" w:eastAsia="en-US"/>
              </w:rPr>
              <w:t>№ 729/0/197-21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5070"/>
        <w:gridCol w:w="1499"/>
        <w:gridCol w:w="3285"/>
      </w:tblGrid>
      <w:tr w:rsidR="00D3321F" w:rsidRPr="007B401F" w:rsidTr="00711A06">
        <w:tc>
          <w:tcPr>
            <w:tcW w:w="5070" w:type="dxa"/>
          </w:tcPr>
          <w:p w:rsidR="00D3321F" w:rsidRPr="00540180" w:rsidRDefault="00D3321F" w:rsidP="00711A06">
            <w:pPr>
              <w:rPr>
                <w:lang w:val="uk-UA"/>
              </w:rPr>
            </w:pP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Про Розподіл 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>лікарського засобу “</w:t>
            </w:r>
            <w:r w:rsidR="0091075B">
              <w:rPr>
                <w:bCs/>
                <w:color w:val="000000"/>
                <w:sz w:val="28"/>
                <w:szCs w:val="28"/>
                <w:lang w:val="uk-UA"/>
              </w:rPr>
              <w:t>РЕЗОНАТИВ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 xml:space="preserve">ˮ </w:t>
            </w:r>
            <w:r w:rsidR="0091075B">
              <w:rPr>
                <w:bCs/>
                <w:color w:val="000000"/>
                <w:sz w:val="28"/>
                <w:szCs w:val="28"/>
                <w:lang w:val="uk-UA"/>
              </w:rPr>
              <w:t>для запобігання гемолітичної хвороби новонароджених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, </w:t>
            </w:r>
            <w:r w:rsidR="00CF3740">
              <w:rPr>
                <w:bCs/>
                <w:color w:val="000000"/>
                <w:sz w:val="28"/>
                <w:szCs w:val="28"/>
                <w:lang w:val="uk-UA"/>
              </w:rPr>
              <w:t>закупленого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 за кошти Державного бюджету України</w:t>
            </w:r>
            <w:r w:rsidR="007C1262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>на 2020 рік</w:t>
            </w:r>
          </w:p>
        </w:tc>
        <w:tc>
          <w:tcPr>
            <w:tcW w:w="1499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  <w:tc>
          <w:tcPr>
            <w:tcW w:w="3285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</w:tr>
    </w:tbl>
    <w:p w:rsidR="00D3321F" w:rsidRPr="00C252AE" w:rsidRDefault="00D3321F" w:rsidP="00D3321F">
      <w:pPr>
        <w:ind w:firstLine="709"/>
        <w:jc w:val="both"/>
        <w:rPr>
          <w:lang w:val="uk-UA"/>
        </w:rPr>
      </w:pPr>
    </w:p>
    <w:p w:rsidR="00D3321F" w:rsidRPr="00F23BB4" w:rsidRDefault="00D3321F" w:rsidP="00D332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наказу Міністерства охорони здоров’я України                        від </w:t>
      </w:r>
      <w:r w:rsidR="00FD0376">
        <w:rPr>
          <w:sz w:val="28"/>
          <w:szCs w:val="28"/>
          <w:lang w:val="uk-UA"/>
        </w:rPr>
        <w:t>28 квітня</w:t>
      </w:r>
      <w:r>
        <w:rPr>
          <w:sz w:val="28"/>
          <w:szCs w:val="28"/>
          <w:lang w:val="uk-UA"/>
        </w:rPr>
        <w:t xml:space="preserve"> 2021 року № </w:t>
      </w:r>
      <w:r w:rsidR="00FD0376">
        <w:rPr>
          <w:sz w:val="28"/>
          <w:szCs w:val="28"/>
          <w:lang w:val="uk-UA"/>
        </w:rPr>
        <w:t>828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465648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465648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465648">
        <w:rPr>
          <w:bCs/>
          <w:color w:val="000000"/>
          <w:sz w:val="28"/>
          <w:szCs w:val="28"/>
          <w:lang w:val="uk-UA"/>
        </w:rPr>
        <w:t>лікарського засобу “</w:t>
      </w:r>
      <w:r w:rsidR="0091075B">
        <w:rPr>
          <w:bCs/>
          <w:color w:val="000000"/>
          <w:sz w:val="28"/>
          <w:szCs w:val="28"/>
          <w:lang w:val="uk-UA"/>
        </w:rPr>
        <w:t>РЕЗОНАТИВ</w:t>
      </w:r>
      <w:r w:rsidR="00465648">
        <w:rPr>
          <w:bCs/>
          <w:color w:val="000000"/>
          <w:sz w:val="28"/>
          <w:szCs w:val="28"/>
          <w:lang w:val="uk-UA"/>
        </w:rPr>
        <w:t xml:space="preserve">ˮ </w:t>
      </w:r>
      <w:r w:rsidR="0091075B">
        <w:rPr>
          <w:bCs/>
          <w:color w:val="000000"/>
          <w:sz w:val="28"/>
          <w:szCs w:val="28"/>
          <w:lang w:val="uk-UA"/>
        </w:rPr>
        <w:t>для запобігання гемолітичної хвороби новонароджених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465648">
        <w:rPr>
          <w:bCs/>
          <w:color w:val="000000"/>
          <w:sz w:val="28"/>
          <w:szCs w:val="28"/>
          <w:lang w:val="uk-UA"/>
        </w:rPr>
        <w:t xml:space="preserve"> 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465648" w:rsidRPr="00540180">
        <w:rPr>
          <w:bCs/>
          <w:color w:val="000000"/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>”</w:t>
      </w:r>
      <w:proofErr w:type="spellEnd"/>
      <w:r w:rsidR="005A6AE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метою раціонального та цільового використання </w:t>
      </w:r>
      <w:r w:rsidR="00465648">
        <w:rPr>
          <w:sz w:val="28"/>
          <w:szCs w:val="28"/>
          <w:lang w:val="uk-UA"/>
        </w:rPr>
        <w:t>лікарських засобів</w:t>
      </w:r>
      <w:r w:rsidR="00003F30">
        <w:rPr>
          <w:sz w:val="28"/>
          <w:szCs w:val="28"/>
          <w:lang w:val="uk-UA"/>
        </w:rPr>
        <w:t xml:space="preserve"> </w:t>
      </w:r>
      <w:r w:rsidR="0091075B">
        <w:rPr>
          <w:bCs/>
          <w:color w:val="000000"/>
          <w:sz w:val="28"/>
          <w:szCs w:val="28"/>
          <w:lang w:val="uk-UA"/>
        </w:rPr>
        <w:t>для запобігання гемолітичної хвороби новонароджених</w:t>
      </w:r>
      <w:r>
        <w:rPr>
          <w:sz w:val="28"/>
          <w:szCs w:val="28"/>
          <w:lang w:val="uk-UA"/>
        </w:rPr>
        <w:t xml:space="preserve">, які </w:t>
      </w:r>
      <w:r w:rsidR="005A6AE7">
        <w:rPr>
          <w:sz w:val="28"/>
          <w:szCs w:val="28"/>
          <w:lang w:val="uk-UA"/>
        </w:rPr>
        <w:t>надійшли</w:t>
      </w:r>
      <w:r>
        <w:rPr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003F30">
        <w:rPr>
          <w:sz w:val="28"/>
          <w:szCs w:val="28"/>
          <w:lang w:val="uk-UA"/>
        </w:rPr>
        <w:t xml:space="preserve">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 w:rsidR="002E3364">
        <w:rPr>
          <w:sz w:val="28"/>
          <w:szCs w:val="28"/>
          <w:lang w:val="uk-UA"/>
        </w:rPr>
        <w:t xml:space="preserve"> </w:t>
      </w:r>
      <w:r w:rsidR="00003F30">
        <w:rPr>
          <w:sz w:val="28"/>
          <w:szCs w:val="28"/>
          <w:lang w:val="uk-UA"/>
        </w:rPr>
        <w:t xml:space="preserve">за напрямом </w:t>
      </w:r>
      <w:proofErr w:type="spellStart"/>
      <w:r w:rsidR="00003F30">
        <w:rPr>
          <w:sz w:val="28"/>
          <w:szCs w:val="28"/>
          <w:lang w:val="uk-UA"/>
        </w:rPr>
        <w:t>“Закупівля</w:t>
      </w:r>
      <w:proofErr w:type="spellEnd"/>
      <w:r w:rsidR="00003F30">
        <w:rPr>
          <w:sz w:val="28"/>
          <w:szCs w:val="28"/>
          <w:lang w:val="uk-UA"/>
        </w:rPr>
        <w:t xml:space="preserve"> лікарських засобів, медичних виробів, інших товарів і </w:t>
      </w:r>
      <w:proofErr w:type="spellStart"/>
      <w:r w:rsidR="00003F30">
        <w:rPr>
          <w:sz w:val="28"/>
          <w:szCs w:val="28"/>
          <w:lang w:val="uk-UA"/>
        </w:rPr>
        <w:t>послуг”</w:t>
      </w:r>
      <w:proofErr w:type="spellEnd"/>
      <w:r w:rsidR="00003F30">
        <w:rPr>
          <w:sz w:val="28"/>
          <w:szCs w:val="28"/>
          <w:lang w:val="uk-UA"/>
        </w:rPr>
        <w:t xml:space="preserve"> у частині </w:t>
      </w:r>
      <w:proofErr w:type="spellStart"/>
      <w:r w:rsidR="00003F30">
        <w:rPr>
          <w:sz w:val="28"/>
          <w:szCs w:val="28"/>
          <w:lang w:val="uk-UA"/>
        </w:rPr>
        <w:t>“Закупівля</w:t>
      </w:r>
      <w:proofErr w:type="spellEnd"/>
      <w:r w:rsidR="00003F30">
        <w:rPr>
          <w:sz w:val="28"/>
          <w:szCs w:val="28"/>
          <w:lang w:val="uk-UA"/>
        </w:rPr>
        <w:t xml:space="preserve"> препаратів </w:t>
      </w:r>
      <w:r w:rsidR="0091075B">
        <w:rPr>
          <w:sz w:val="28"/>
          <w:szCs w:val="28"/>
          <w:lang w:val="uk-UA"/>
        </w:rPr>
        <w:t xml:space="preserve">для запобігання гемолітичної хвороби </w:t>
      </w:r>
      <w:proofErr w:type="spellStart"/>
      <w:r w:rsidR="0091075B">
        <w:rPr>
          <w:sz w:val="28"/>
          <w:szCs w:val="28"/>
          <w:lang w:val="uk-UA"/>
        </w:rPr>
        <w:t>новонароджених</w:t>
      </w:r>
      <w:r w:rsidR="00003F30">
        <w:rPr>
          <w:sz w:val="28"/>
          <w:szCs w:val="28"/>
          <w:lang w:val="uk-UA"/>
        </w:rPr>
        <w:t>”</w:t>
      </w:r>
      <w:proofErr w:type="spellEnd"/>
    </w:p>
    <w:p w:rsidR="00D3321F" w:rsidRPr="00B2293E" w:rsidRDefault="00D3321F" w:rsidP="00D3321F">
      <w:pPr>
        <w:spacing w:line="276" w:lineRule="auto"/>
        <w:rPr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D3321F" w:rsidRPr="00B2293E" w:rsidRDefault="00D3321F" w:rsidP="00D3321F">
      <w:pPr>
        <w:rPr>
          <w:sz w:val="22"/>
          <w:szCs w:val="22"/>
          <w:lang w:val="uk-UA"/>
        </w:rPr>
      </w:pP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розподіл </w:t>
      </w:r>
      <w:r w:rsidR="00267AD0">
        <w:rPr>
          <w:sz w:val="28"/>
          <w:szCs w:val="28"/>
          <w:lang w:val="uk-UA"/>
        </w:rPr>
        <w:t>лікарського засобу “</w:t>
      </w:r>
      <w:r w:rsidR="0091075B">
        <w:rPr>
          <w:sz w:val="28"/>
          <w:szCs w:val="28"/>
          <w:lang w:val="uk-UA"/>
        </w:rPr>
        <w:t>РЕЗОНАТИВ</w:t>
      </w:r>
      <w:r w:rsidR="00267AD0">
        <w:rPr>
          <w:sz w:val="28"/>
          <w:szCs w:val="28"/>
          <w:lang w:val="uk-UA"/>
        </w:rPr>
        <w:t>ˮ (далі – лікарськ</w:t>
      </w:r>
      <w:r w:rsidR="00B95817" w:rsidRPr="00B95817">
        <w:rPr>
          <w:sz w:val="28"/>
          <w:szCs w:val="28"/>
          <w:lang w:val="uk-UA"/>
        </w:rPr>
        <w:t>ий</w:t>
      </w:r>
      <w:r w:rsidR="00267AD0">
        <w:rPr>
          <w:sz w:val="28"/>
          <w:szCs w:val="28"/>
          <w:lang w:val="uk-UA"/>
        </w:rPr>
        <w:t xml:space="preserve"> зас</w:t>
      </w:r>
      <w:r w:rsidR="00B95817">
        <w:rPr>
          <w:sz w:val="28"/>
          <w:szCs w:val="28"/>
          <w:lang w:val="uk-UA"/>
        </w:rPr>
        <w:t>і</w:t>
      </w:r>
      <w:r w:rsidR="00267AD0">
        <w:rPr>
          <w:sz w:val="28"/>
          <w:szCs w:val="28"/>
          <w:lang w:val="uk-UA"/>
        </w:rPr>
        <w:t>б)</w:t>
      </w:r>
      <w:r>
        <w:rPr>
          <w:sz w:val="28"/>
          <w:szCs w:val="28"/>
          <w:lang w:val="uk-UA"/>
        </w:rPr>
        <w:t xml:space="preserve">. </w:t>
      </w:r>
    </w:p>
    <w:p w:rsidR="00267AD0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C42E15">
        <w:rPr>
          <w:sz w:val="28"/>
          <w:szCs w:val="28"/>
          <w:lang w:val="uk-UA"/>
        </w:rPr>
        <w:t>Дніпропетровський</w:t>
      </w:r>
      <w:proofErr w:type="spellEnd"/>
      <w:r w:rsidR="00267AD0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7AD0">
        <w:rPr>
          <w:sz w:val="28"/>
          <w:szCs w:val="28"/>
          <w:lang w:val="uk-UA"/>
        </w:rPr>
        <w:t>стаціонаром</w:t>
      </w:r>
      <w:r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 (</w:t>
      </w:r>
      <w:r w:rsidR="00267AD0">
        <w:rPr>
          <w:sz w:val="28"/>
          <w:szCs w:val="28"/>
          <w:lang w:val="uk-UA"/>
        </w:rPr>
        <w:t>Падалко</w:t>
      </w:r>
      <w:r>
        <w:rPr>
          <w:sz w:val="28"/>
          <w:szCs w:val="28"/>
          <w:lang w:val="uk-UA"/>
        </w:rPr>
        <w:t>) забезпечити:</w:t>
      </w:r>
    </w:p>
    <w:p w:rsidR="00D3321F" w:rsidRDefault="00FD0376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Прийом, персональну відповідальність за збереження та раціональне використання лікарського засобу </w:t>
      </w:r>
      <w:r w:rsidR="00267AD0">
        <w:rPr>
          <w:sz w:val="28"/>
          <w:szCs w:val="28"/>
          <w:lang w:val="uk-UA"/>
        </w:rPr>
        <w:t>за розподілом, що додається.</w:t>
      </w:r>
    </w:p>
    <w:p w:rsidR="00B81D5D" w:rsidRDefault="00E87BB6" w:rsidP="00B81D5D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B81D5D" w:rsidRPr="00B81D5D">
        <w:rPr>
          <w:sz w:val="28"/>
          <w:szCs w:val="28"/>
          <w:lang w:val="uk-UA"/>
        </w:rPr>
        <w:t xml:space="preserve">одання щомісячно до </w:t>
      </w:r>
      <w:proofErr w:type="spellStart"/>
      <w:r w:rsidR="00B81D5D" w:rsidRPr="00B81D5D">
        <w:rPr>
          <w:sz w:val="28"/>
          <w:szCs w:val="28"/>
          <w:lang w:val="uk-UA"/>
        </w:rPr>
        <w:t>ДП</w:t>
      </w:r>
      <w:proofErr w:type="spellEnd"/>
      <w:r w:rsidR="00B81D5D" w:rsidRPr="00B81D5D">
        <w:rPr>
          <w:sz w:val="28"/>
          <w:szCs w:val="28"/>
          <w:lang w:val="uk-UA"/>
        </w:rPr>
        <w:t xml:space="preserve"> </w:t>
      </w:r>
      <w:proofErr w:type="spellStart"/>
      <w:r w:rsidR="006C2EF1">
        <w:rPr>
          <w:sz w:val="28"/>
          <w:szCs w:val="28"/>
          <w:lang w:val="uk-UA"/>
        </w:rPr>
        <w:t>“</w:t>
      </w:r>
      <w:r w:rsidR="00B81D5D" w:rsidRPr="00B81D5D">
        <w:rPr>
          <w:sz w:val="28"/>
          <w:szCs w:val="28"/>
          <w:lang w:val="uk-UA"/>
        </w:rPr>
        <w:t>Медичні</w:t>
      </w:r>
      <w:proofErr w:type="spellEnd"/>
      <w:r w:rsidR="00B81D5D" w:rsidRPr="00B81D5D">
        <w:rPr>
          <w:sz w:val="28"/>
          <w:szCs w:val="28"/>
          <w:lang w:val="uk-UA"/>
        </w:rPr>
        <w:t xml:space="preserve"> закупівлі </w:t>
      </w:r>
      <w:proofErr w:type="spellStart"/>
      <w:r w:rsidR="00B81D5D" w:rsidRPr="00B81D5D">
        <w:rPr>
          <w:sz w:val="28"/>
          <w:szCs w:val="28"/>
          <w:lang w:val="uk-UA"/>
        </w:rPr>
        <w:t>України</w:t>
      </w:r>
      <w:r w:rsidR="006C2EF1">
        <w:rPr>
          <w:bCs/>
          <w:color w:val="000000"/>
          <w:sz w:val="28"/>
          <w:szCs w:val="28"/>
          <w:lang w:val="uk-UA"/>
        </w:rPr>
        <w:t>ˮ</w:t>
      </w:r>
      <w:proofErr w:type="spellEnd"/>
      <w:r w:rsidR="00B81D5D" w:rsidRPr="00B81D5D">
        <w:rPr>
          <w:sz w:val="28"/>
          <w:szCs w:val="28"/>
          <w:lang w:val="uk-UA"/>
        </w:rPr>
        <w:t xml:space="preserve"> інформації щодо використання та залишків лікарських засобів в терміни,                                                                                          які визначені у наказах МОЗ України та ДОЗ ОДА.</w:t>
      </w:r>
    </w:p>
    <w:p w:rsidR="00FD0376" w:rsidRDefault="00FD0376" w:rsidP="00FD0376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Облік отриманих лікарського засобу проводити</w:t>
      </w:r>
      <w:r w:rsidRPr="0013447A">
        <w:rPr>
          <w:sz w:val="28"/>
          <w:szCs w:val="28"/>
          <w:lang w:val="uk-UA"/>
        </w:rPr>
        <w:t xml:space="preserve"> у відповідності до наказу </w:t>
      </w:r>
      <w:r>
        <w:rPr>
          <w:sz w:val="28"/>
          <w:szCs w:val="28"/>
          <w:lang w:val="uk-UA"/>
        </w:rPr>
        <w:t xml:space="preserve">департаменту </w:t>
      </w:r>
      <w:r w:rsidRPr="0013447A">
        <w:rPr>
          <w:sz w:val="28"/>
          <w:szCs w:val="28"/>
          <w:lang w:val="uk-UA"/>
        </w:rPr>
        <w:t xml:space="preserve">охорони здоров’я облдержадміністрації від </w:t>
      </w:r>
      <w:r w:rsidRPr="00C77553">
        <w:rPr>
          <w:sz w:val="28"/>
          <w:szCs w:val="28"/>
          <w:lang w:val="uk-UA"/>
        </w:rPr>
        <w:t xml:space="preserve">04 січня </w:t>
      </w:r>
      <w:r>
        <w:rPr>
          <w:sz w:val="28"/>
          <w:szCs w:val="28"/>
          <w:lang w:val="uk-UA"/>
        </w:rPr>
        <w:t xml:space="preserve">               </w:t>
      </w:r>
      <w:r w:rsidRPr="00C77553">
        <w:rPr>
          <w:sz w:val="28"/>
          <w:szCs w:val="28"/>
          <w:lang w:val="uk-UA"/>
        </w:rPr>
        <w:lastRenderedPageBreak/>
        <w:t xml:space="preserve">2021 року № 1/0/197-21 </w:t>
      </w:r>
      <w:proofErr w:type="spellStart"/>
      <w:r>
        <w:rPr>
          <w:sz w:val="28"/>
          <w:szCs w:val="28"/>
          <w:lang w:val="uk-UA"/>
        </w:rPr>
        <w:t>“</w:t>
      </w:r>
      <w:r w:rsidRPr="00C77553">
        <w:rPr>
          <w:sz w:val="28"/>
          <w:szCs w:val="28"/>
          <w:lang w:val="uk-UA"/>
        </w:rPr>
        <w:t>Щодо</w:t>
      </w:r>
      <w:proofErr w:type="spellEnd"/>
      <w:r w:rsidRPr="00C77553">
        <w:rPr>
          <w:sz w:val="28"/>
          <w:szCs w:val="28"/>
          <w:lang w:val="uk-UA"/>
        </w:rPr>
        <w:t xml:space="preserve"> обліку матеріальних цінностей, які надходять до області шляхом централізованого </w:t>
      </w:r>
      <w:proofErr w:type="spellStart"/>
      <w:r w:rsidRPr="00C77553">
        <w:rPr>
          <w:sz w:val="28"/>
          <w:szCs w:val="28"/>
          <w:lang w:val="uk-UA"/>
        </w:rPr>
        <w:t>постачання</w:t>
      </w:r>
      <w:r w:rsidRPr="00085010">
        <w:rPr>
          <w:sz w:val="28"/>
          <w:szCs w:val="28"/>
          <w:lang w:val="uk-UA"/>
        </w:rPr>
        <w:t>ˮ</w:t>
      </w:r>
      <w:proofErr w:type="spellEnd"/>
      <w:r>
        <w:rPr>
          <w:sz w:val="28"/>
          <w:szCs w:val="28"/>
          <w:lang w:val="uk-UA"/>
        </w:rPr>
        <w:t>.</w:t>
      </w:r>
    </w:p>
    <w:p w:rsidR="00D3321F" w:rsidRPr="00FD70FD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Головному спеціалісту в</w:t>
      </w:r>
      <w:r w:rsidRPr="00D25DE2">
        <w:rPr>
          <w:sz w:val="28"/>
          <w:szCs w:val="28"/>
          <w:lang w:val="uk-UA"/>
        </w:rPr>
        <w:t>ідділу лікувально-профілактичної д</w:t>
      </w:r>
      <w:r>
        <w:rPr>
          <w:sz w:val="28"/>
          <w:szCs w:val="28"/>
          <w:lang w:val="uk-UA"/>
        </w:rPr>
        <w:t>опомоги дітям та матерям (Рибка) надати</w:t>
      </w:r>
      <w:r w:rsidRPr="00D25DE2">
        <w:rPr>
          <w:sz w:val="28"/>
          <w:szCs w:val="28"/>
          <w:lang w:val="uk-UA"/>
        </w:rPr>
        <w:t>:</w:t>
      </w:r>
    </w:p>
    <w:p w:rsidR="00D3321F" w:rsidRPr="00D25DE2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</w:t>
      </w:r>
      <w:r w:rsidR="00D3321F" w:rsidRPr="00D25DE2">
        <w:rPr>
          <w:sz w:val="28"/>
          <w:szCs w:val="28"/>
          <w:lang w:val="uk-UA"/>
        </w:rPr>
        <w:t>лектронний варіант даного наказу</w:t>
      </w:r>
      <w:r w:rsidR="00D3321F">
        <w:rPr>
          <w:sz w:val="28"/>
          <w:szCs w:val="28"/>
          <w:lang w:val="uk-UA"/>
        </w:rPr>
        <w:t xml:space="preserve"> </w:t>
      </w:r>
      <w:r w:rsidR="00D3321F" w:rsidRPr="00D25DE2">
        <w:rPr>
          <w:sz w:val="28"/>
          <w:szCs w:val="28"/>
          <w:lang w:val="uk-UA"/>
        </w:rPr>
        <w:t>після реєстрації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D3321F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D3321F" w:rsidRPr="00C77553">
        <w:rPr>
          <w:sz w:val="28"/>
          <w:szCs w:val="28"/>
          <w:lang w:val="uk-UA"/>
        </w:rPr>
        <w:t xml:space="preserve">опію </w:t>
      </w:r>
      <w:r w:rsidR="00D3321F" w:rsidRPr="00D25DE2">
        <w:rPr>
          <w:sz w:val="28"/>
          <w:szCs w:val="28"/>
          <w:lang w:val="uk-UA"/>
        </w:rPr>
        <w:t>даного</w:t>
      </w:r>
      <w:r w:rsidR="00D3321F" w:rsidRPr="00C77553">
        <w:rPr>
          <w:sz w:val="28"/>
          <w:szCs w:val="28"/>
          <w:lang w:val="uk-UA"/>
        </w:rPr>
        <w:t xml:space="preserve"> наказу до Міністерства охорони здоров’я України в термін</w:t>
      </w:r>
      <w:r w:rsidR="00D3321F" w:rsidRPr="00D25DE2">
        <w:rPr>
          <w:sz w:val="28"/>
          <w:szCs w:val="28"/>
          <w:lang w:val="uk-UA"/>
        </w:rPr>
        <w:t>, що не перевищує двох робочих днів з дати реєстрації</w:t>
      </w:r>
      <w:r w:rsidR="00D3321F" w:rsidRPr="00C77553">
        <w:rPr>
          <w:sz w:val="28"/>
          <w:szCs w:val="28"/>
          <w:lang w:val="uk-UA"/>
        </w:rPr>
        <w:t>.</w:t>
      </w: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1C45F1">
        <w:rPr>
          <w:sz w:val="28"/>
          <w:szCs w:val="28"/>
          <w:lang w:val="uk-UA"/>
        </w:rPr>
        <w:t xml:space="preserve">Контроль за виконанням наказу покласти на </w:t>
      </w:r>
      <w:r w:rsidRPr="00756DFA">
        <w:rPr>
          <w:sz w:val="28"/>
          <w:szCs w:val="28"/>
          <w:lang w:val="uk-UA"/>
        </w:rPr>
        <w:t>заступник</w:t>
      </w:r>
      <w:r w:rsidRPr="00232382">
        <w:rPr>
          <w:sz w:val="28"/>
          <w:szCs w:val="28"/>
          <w:lang w:val="uk-UA"/>
        </w:rPr>
        <w:t>ів</w:t>
      </w:r>
      <w:r w:rsidRPr="00756D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</w:t>
      </w:r>
      <w:r w:rsidRPr="00756DFA">
        <w:rPr>
          <w:sz w:val="28"/>
          <w:szCs w:val="28"/>
          <w:lang w:val="uk-UA"/>
        </w:rPr>
        <w:t>а</w:t>
      </w:r>
      <w:r w:rsidRPr="00232382">
        <w:rPr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ind w:firstLine="709"/>
        <w:jc w:val="both"/>
        <w:rPr>
          <w:color w:val="7030A0"/>
          <w:sz w:val="28"/>
          <w:szCs w:val="28"/>
          <w:u w:val="single"/>
          <w:lang w:val="uk-UA"/>
        </w:rPr>
      </w:pPr>
    </w:p>
    <w:p w:rsidR="00D3321F" w:rsidRPr="00FF6187" w:rsidRDefault="00D3321F" w:rsidP="00D3321F">
      <w:pPr>
        <w:ind w:firstLine="708"/>
        <w:jc w:val="both"/>
        <w:rPr>
          <w:sz w:val="28"/>
          <w:szCs w:val="28"/>
          <w:lang w:val="uk-UA"/>
        </w:rPr>
      </w:pPr>
      <w:r w:rsidRPr="00FF6187">
        <w:rPr>
          <w:sz w:val="28"/>
          <w:szCs w:val="28"/>
          <w:lang w:val="uk-UA"/>
        </w:rPr>
        <w:t xml:space="preserve">Підстава: </w:t>
      </w:r>
    </w:p>
    <w:p w:rsidR="00D3321F" w:rsidRDefault="00D3321F" w:rsidP="00D3321F">
      <w:pPr>
        <w:ind w:firstLine="709"/>
        <w:jc w:val="both"/>
        <w:rPr>
          <w:bCs/>
          <w:color w:val="7030A0"/>
          <w:sz w:val="28"/>
          <w:szCs w:val="28"/>
          <w:lang w:val="uk-UA"/>
        </w:rPr>
      </w:pP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 МОЗ України </w:t>
      </w:r>
      <w:r w:rsidR="002E71E4">
        <w:rPr>
          <w:sz w:val="28"/>
          <w:szCs w:val="28"/>
          <w:lang w:val="uk-UA"/>
        </w:rPr>
        <w:t xml:space="preserve">від </w:t>
      </w:r>
      <w:r w:rsidR="00FD0376">
        <w:rPr>
          <w:sz w:val="28"/>
          <w:szCs w:val="28"/>
          <w:lang w:val="uk-UA"/>
        </w:rPr>
        <w:t>28 квітня</w:t>
      </w:r>
      <w:r w:rsidR="002E71E4">
        <w:rPr>
          <w:sz w:val="28"/>
          <w:szCs w:val="28"/>
          <w:lang w:val="uk-UA"/>
        </w:rPr>
        <w:t xml:space="preserve"> 2021 року № </w:t>
      </w:r>
      <w:r w:rsidR="00FD0376">
        <w:rPr>
          <w:sz w:val="28"/>
          <w:szCs w:val="28"/>
          <w:lang w:val="uk-UA"/>
        </w:rPr>
        <w:t>828</w:t>
      </w:r>
      <w:r w:rsidR="002E71E4">
        <w:rPr>
          <w:sz w:val="28"/>
          <w:szCs w:val="28"/>
          <w:lang w:val="uk-UA"/>
        </w:rPr>
        <w:t xml:space="preserve"> </w:t>
      </w:r>
      <w:proofErr w:type="spellStart"/>
      <w:r w:rsidR="002E71E4">
        <w:rPr>
          <w:sz w:val="28"/>
          <w:szCs w:val="28"/>
          <w:lang w:val="uk-UA"/>
        </w:rPr>
        <w:t>“</w:t>
      </w:r>
      <w:r w:rsidR="002E71E4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2E71E4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2E71E4">
        <w:rPr>
          <w:bCs/>
          <w:color w:val="000000"/>
          <w:sz w:val="28"/>
          <w:szCs w:val="28"/>
          <w:lang w:val="uk-UA"/>
        </w:rPr>
        <w:t>лікарського засобу “</w:t>
      </w:r>
      <w:r w:rsidR="0091075B">
        <w:rPr>
          <w:bCs/>
          <w:color w:val="000000"/>
          <w:sz w:val="28"/>
          <w:szCs w:val="28"/>
          <w:lang w:val="uk-UA"/>
        </w:rPr>
        <w:t>РЕЗОНАТИВ</w:t>
      </w:r>
      <w:r w:rsidR="002E71E4">
        <w:rPr>
          <w:bCs/>
          <w:color w:val="000000"/>
          <w:sz w:val="28"/>
          <w:szCs w:val="28"/>
          <w:lang w:val="uk-UA"/>
        </w:rPr>
        <w:t xml:space="preserve">ˮ </w:t>
      </w:r>
      <w:r w:rsidR="0091075B">
        <w:rPr>
          <w:bCs/>
          <w:color w:val="000000"/>
          <w:sz w:val="28"/>
          <w:szCs w:val="28"/>
          <w:lang w:val="uk-UA"/>
        </w:rPr>
        <w:t>для запобігання гемолітичної хвороби новонароджених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2E71E4">
        <w:rPr>
          <w:bCs/>
          <w:color w:val="000000"/>
          <w:sz w:val="28"/>
          <w:szCs w:val="28"/>
          <w:lang w:val="uk-UA"/>
        </w:rPr>
        <w:t xml:space="preserve"> 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на </w:t>
      </w:r>
      <w:r w:rsidR="004D2617">
        <w:rPr>
          <w:bCs/>
          <w:color w:val="000000"/>
          <w:sz w:val="28"/>
          <w:szCs w:val="28"/>
          <w:lang w:val="uk-UA"/>
        </w:rPr>
        <w:t xml:space="preserve">                  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2020 </w:t>
      </w:r>
      <w:proofErr w:type="spellStart"/>
      <w:r w:rsidR="002E71E4" w:rsidRPr="00540180">
        <w:rPr>
          <w:bCs/>
          <w:color w:val="000000"/>
          <w:sz w:val="28"/>
          <w:szCs w:val="28"/>
          <w:lang w:val="uk-UA"/>
        </w:rPr>
        <w:t>рік</w:t>
      </w:r>
      <w:r w:rsidR="002E71E4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>;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7F085A">
        <w:rPr>
          <w:sz w:val="28"/>
          <w:szCs w:val="28"/>
          <w:lang w:val="uk-UA"/>
        </w:rPr>
        <w:t>видатков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накладн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ДП</w:t>
      </w:r>
      <w:proofErr w:type="spellEnd"/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“</w:t>
      </w:r>
      <w:r w:rsidR="00AC159C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едичні</w:t>
      </w:r>
      <w:proofErr w:type="spellEnd"/>
      <w:r>
        <w:rPr>
          <w:sz w:val="28"/>
          <w:szCs w:val="28"/>
          <w:lang w:val="uk-UA"/>
        </w:rPr>
        <w:t xml:space="preserve"> закупівлі </w:t>
      </w:r>
      <w:proofErr w:type="spellStart"/>
      <w:r>
        <w:rPr>
          <w:sz w:val="28"/>
          <w:szCs w:val="28"/>
          <w:lang w:val="uk-UA"/>
        </w:rPr>
        <w:t>України</w:t>
      </w:r>
      <w:r w:rsidRPr="007F085A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 xml:space="preserve"> від </w:t>
      </w:r>
      <w:r w:rsidR="005E1AEC">
        <w:rPr>
          <w:sz w:val="28"/>
          <w:szCs w:val="28"/>
          <w:lang w:val="uk-UA"/>
        </w:rPr>
        <w:t>31 травня</w:t>
      </w:r>
      <w:r w:rsidRPr="007F085A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21</w:t>
      </w:r>
      <w:r w:rsidRPr="007F085A">
        <w:rPr>
          <w:sz w:val="28"/>
          <w:szCs w:val="28"/>
          <w:lang w:val="uk-UA"/>
        </w:rPr>
        <w:t xml:space="preserve"> року №</w:t>
      </w:r>
      <w:r w:rsidR="00A94D0D">
        <w:rPr>
          <w:sz w:val="28"/>
          <w:szCs w:val="28"/>
          <w:lang w:val="uk-UA"/>
        </w:rPr>
        <w:t xml:space="preserve"> </w:t>
      </w:r>
      <w:r w:rsidR="005E1AEC">
        <w:rPr>
          <w:sz w:val="28"/>
          <w:szCs w:val="28"/>
          <w:lang w:val="uk-UA"/>
        </w:rPr>
        <w:t>2178</w:t>
      </w:r>
      <w:r>
        <w:rPr>
          <w:sz w:val="28"/>
          <w:szCs w:val="28"/>
          <w:lang w:val="uk-UA"/>
        </w:rPr>
        <w:t>;</w:t>
      </w:r>
      <w:r w:rsidRPr="007F085A">
        <w:rPr>
          <w:sz w:val="28"/>
          <w:szCs w:val="28"/>
          <w:lang w:val="uk-UA"/>
        </w:rPr>
        <w:t xml:space="preserve">                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</w:t>
      </w:r>
      <w:r w:rsidR="00A94D0D">
        <w:rPr>
          <w:sz w:val="28"/>
          <w:szCs w:val="28"/>
          <w:lang w:val="uk-UA"/>
        </w:rPr>
        <w:t xml:space="preserve">и </w:t>
      </w:r>
      <w:r w:rsidR="005E1AEC">
        <w:rPr>
          <w:sz w:val="28"/>
          <w:szCs w:val="28"/>
          <w:lang w:val="uk-UA"/>
        </w:rPr>
        <w:t xml:space="preserve">генерального директора </w:t>
      </w:r>
      <w:proofErr w:type="spellStart"/>
      <w:r w:rsidR="005E1AEC">
        <w:rPr>
          <w:sz w:val="28"/>
          <w:szCs w:val="28"/>
          <w:lang w:val="uk-UA"/>
        </w:rPr>
        <w:t>КП</w:t>
      </w:r>
      <w:proofErr w:type="spellEnd"/>
      <w:r w:rsidR="005E1AEC">
        <w:rPr>
          <w:sz w:val="28"/>
          <w:szCs w:val="28"/>
          <w:lang w:val="uk-UA"/>
        </w:rPr>
        <w:t xml:space="preserve"> </w:t>
      </w:r>
      <w:proofErr w:type="spellStart"/>
      <w:r w:rsidR="005E1AEC">
        <w:rPr>
          <w:sz w:val="28"/>
          <w:szCs w:val="28"/>
          <w:lang w:val="uk-UA"/>
        </w:rPr>
        <w:t>“Дніпропетровський</w:t>
      </w:r>
      <w:proofErr w:type="spellEnd"/>
      <w:r w:rsidR="005E1AEC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5E1AEC">
        <w:rPr>
          <w:sz w:val="28"/>
          <w:szCs w:val="28"/>
          <w:lang w:val="uk-UA"/>
        </w:rPr>
        <w:t>стаціонаром”</w:t>
      </w:r>
      <w:proofErr w:type="spellEnd"/>
      <w:r w:rsidR="005E1AEC">
        <w:rPr>
          <w:sz w:val="28"/>
          <w:szCs w:val="28"/>
          <w:lang w:val="uk-UA"/>
        </w:rPr>
        <w:t xml:space="preserve"> </w:t>
      </w:r>
      <w:proofErr w:type="spellStart"/>
      <w:r w:rsidR="005E1AEC">
        <w:rPr>
          <w:sz w:val="28"/>
          <w:szCs w:val="28"/>
          <w:lang w:val="uk-UA"/>
        </w:rPr>
        <w:t>ДОР”</w:t>
      </w:r>
      <w:proofErr w:type="spellEnd"/>
      <w:r w:rsidR="005E1AEC">
        <w:rPr>
          <w:sz w:val="28"/>
          <w:szCs w:val="28"/>
          <w:lang w:val="uk-UA"/>
        </w:rPr>
        <w:t xml:space="preserve"> від 02 червня 2021 року № 522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p w:rsidR="00172525" w:rsidRDefault="00172525" w:rsidP="00D3321F">
      <w:pPr>
        <w:rPr>
          <w:sz w:val="28"/>
          <w:szCs w:val="28"/>
          <w:lang w:val="uk-UA"/>
        </w:rPr>
      </w:pPr>
    </w:p>
    <w:p w:rsidR="00172525" w:rsidRDefault="00172525" w:rsidP="00D3321F">
      <w:pPr>
        <w:rPr>
          <w:sz w:val="28"/>
          <w:szCs w:val="28"/>
          <w:lang w:val="uk-UA"/>
        </w:rPr>
      </w:pPr>
    </w:p>
    <w:p w:rsidR="00172525" w:rsidRDefault="00172525" w:rsidP="00D3321F">
      <w:pPr>
        <w:rPr>
          <w:sz w:val="28"/>
          <w:szCs w:val="28"/>
          <w:lang w:val="uk-UA"/>
        </w:rPr>
      </w:pPr>
    </w:p>
    <w:p w:rsidR="00FD0376" w:rsidRDefault="00FD0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172525" w:rsidRDefault="00172525" w:rsidP="00D3321F">
      <w:pPr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172525" w:rsidTr="00172525">
        <w:tc>
          <w:tcPr>
            <w:tcW w:w="3284" w:type="dxa"/>
          </w:tcPr>
          <w:p w:rsidR="00172525" w:rsidRDefault="00172525" w:rsidP="00D332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172525" w:rsidRDefault="00172525" w:rsidP="00D332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172525" w:rsidRDefault="00172525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</w:p>
          <w:p w:rsidR="00172525" w:rsidRDefault="00172525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860C29" w:rsidRPr="002A5A07" w:rsidRDefault="00172525" w:rsidP="00860C2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2A5A07" w:rsidRPr="002A5A07">
              <w:rPr>
                <w:sz w:val="28"/>
                <w:szCs w:val="28"/>
                <w:lang w:val="uk-UA" w:eastAsia="en-US"/>
              </w:rPr>
              <w:t>03.06.2021</w:t>
            </w:r>
          </w:p>
          <w:p w:rsidR="00172525" w:rsidRDefault="00BA5D0B" w:rsidP="00860C29">
            <w:pPr>
              <w:rPr>
                <w:sz w:val="28"/>
                <w:szCs w:val="28"/>
                <w:lang w:val="uk-UA"/>
              </w:rPr>
            </w:pPr>
            <w:r w:rsidRPr="002A5A07">
              <w:rPr>
                <w:sz w:val="28"/>
                <w:szCs w:val="28"/>
                <w:lang w:val="uk-UA" w:eastAsia="en-US"/>
              </w:rPr>
              <w:t xml:space="preserve">№ </w:t>
            </w:r>
            <w:r w:rsidR="002A5A07" w:rsidRPr="002A5A07">
              <w:rPr>
                <w:sz w:val="28"/>
                <w:szCs w:val="28"/>
                <w:lang w:val="uk-UA" w:eastAsia="en-US"/>
              </w:rPr>
              <w:t>729/0/197-21</w:t>
            </w:r>
          </w:p>
        </w:tc>
      </w:tr>
    </w:tbl>
    <w:p w:rsidR="00172525" w:rsidRDefault="00172525" w:rsidP="00D3321F">
      <w:pPr>
        <w:rPr>
          <w:sz w:val="28"/>
          <w:szCs w:val="28"/>
          <w:lang w:val="uk-UA"/>
        </w:rPr>
      </w:pPr>
    </w:p>
    <w:p w:rsidR="00FD0376" w:rsidRDefault="00FD0376" w:rsidP="00D3321F">
      <w:pPr>
        <w:rPr>
          <w:sz w:val="28"/>
          <w:szCs w:val="28"/>
          <w:lang w:val="uk-UA"/>
        </w:rPr>
      </w:pPr>
    </w:p>
    <w:p w:rsidR="00FD0376" w:rsidRDefault="00FD0376" w:rsidP="00D3321F">
      <w:pPr>
        <w:rPr>
          <w:sz w:val="28"/>
          <w:szCs w:val="28"/>
          <w:lang w:val="uk-UA"/>
        </w:rPr>
      </w:pPr>
    </w:p>
    <w:p w:rsidR="00172525" w:rsidRPr="00467CDD" w:rsidRDefault="00467CDD" w:rsidP="00467CDD">
      <w:pPr>
        <w:jc w:val="center"/>
        <w:rPr>
          <w:sz w:val="28"/>
          <w:szCs w:val="28"/>
          <w:lang w:val="uk-UA"/>
        </w:rPr>
      </w:pPr>
      <w:r w:rsidRPr="00467CDD">
        <w:rPr>
          <w:sz w:val="28"/>
          <w:szCs w:val="28"/>
          <w:lang w:val="uk-UA"/>
        </w:rPr>
        <w:t>Розподіл лікарського засобу “РЕЗОНАТИВˮ розчин для ін’єкцій, 625МО/</w:t>
      </w:r>
      <w:proofErr w:type="spellStart"/>
      <w:r w:rsidRPr="00467CDD">
        <w:rPr>
          <w:sz w:val="28"/>
          <w:szCs w:val="28"/>
          <w:lang w:val="uk-UA"/>
        </w:rPr>
        <w:t>мл</w:t>
      </w:r>
      <w:proofErr w:type="spellEnd"/>
      <w:r w:rsidRPr="00467CDD">
        <w:rPr>
          <w:sz w:val="28"/>
          <w:szCs w:val="28"/>
          <w:lang w:val="uk-UA"/>
        </w:rPr>
        <w:t xml:space="preserve"> , по 1мл в ампулі, по1 ампулі в пластиковому блістері,</w:t>
      </w:r>
      <w:r>
        <w:rPr>
          <w:sz w:val="28"/>
          <w:szCs w:val="28"/>
          <w:lang w:val="uk-UA"/>
        </w:rPr>
        <w:t xml:space="preserve"> з терміном придатності       до 01.05.2022</w:t>
      </w:r>
    </w:p>
    <w:p w:rsidR="00172525" w:rsidRDefault="00172525" w:rsidP="00D3321F">
      <w:pPr>
        <w:rPr>
          <w:sz w:val="28"/>
          <w:szCs w:val="28"/>
          <w:lang w:val="uk-UA"/>
        </w:rPr>
      </w:pPr>
    </w:p>
    <w:p w:rsidR="00FD0376" w:rsidRDefault="00FD0376" w:rsidP="00D3321F">
      <w:pPr>
        <w:rPr>
          <w:sz w:val="28"/>
          <w:szCs w:val="28"/>
          <w:lang w:val="uk-UA"/>
        </w:rPr>
      </w:pPr>
    </w:p>
    <w:p w:rsidR="00FD0376" w:rsidRDefault="00FD0376" w:rsidP="00D3321F">
      <w:pPr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817"/>
        <w:gridCol w:w="4109"/>
        <w:gridCol w:w="2979"/>
        <w:gridCol w:w="1949"/>
      </w:tblGrid>
      <w:tr w:rsidR="00172525" w:rsidTr="00173877">
        <w:tc>
          <w:tcPr>
            <w:tcW w:w="817" w:type="dxa"/>
          </w:tcPr>
          <w:p w:rsidR="00172525" w:rsidRPr="00FD0376" w:rsidRDefault="008F1E2C" w:rsidP="00D3321F">
            <w:pPr>
              <w:rPr>
                <w:sz w:val="28"/>
                <w:szCs w:val="28"/>
                <w:lang w:val="uk-UA"/>
              </w:rPr>
            </w:pPr>
            <w:r w:rsidRPr="00FD0376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4109" w:type="dxa"/>
          </w:tcPr>
          <w:p w:rsidR="00172525" w:rsidRPr="00FD0376" w:rsidRDefault="008F1E2C" w:rsidP="00D3321F">
            <w:pPr>
              <w:rPr>
                <w:sz w:val="28"/>
                <w:szCs w:val="28"/>
                <w:lang w:val="uk-UA"/>
              </w:rPr>
            </w:pPr>
            <w:proofErr w:type="spellStart"/>
            <w:r w:rsidRPr="00FD0376">
              <w:rPr>
                <w:sz w:val="28"/>
                <w:szCs w:val="28"/>
                <w:lang w:val="uk-UA"/>
              </w:rPr>
              <w:t>Отримувач</w:t>
            </w:r>
            <w:proofErr w:type="spellEnd"/>
          </w:p>
        </w:tc>
        <w:tc>
          <w:tcPr>
            <w:tcW w:w="2979" w:type="dxa"/>
          </w:tcPr>
          <w:p w:rsidR="00172525" w:rsidRPr="00FD0376" w:rsidRDefault="00992BE0" w:rsidP="00467CDD">
            <w:pPr>
              <w:rPr>
                <w:sz w:val="28"/>
                <w:szCs w:val="28"/>
                <w:lang w:val="uk-UA"/>
              </w:rPr>
            </w:pPr>
            <w:r w:rsidRPr="00FD0376">
              <w:rPr>
                <w:sz w:val="28"/>
                <w:szCs w:val="28"/>
                <w:lang w:val="uk-UA"/>
              </w:rPr>
              <w:t xml:space="preserve">РЕЗОНАТИВ, </w:t>
            </w:r>
            <w:r w:rsidR="00173877" w:rsidRPr="00FD0376">
              <w:rPr>
                <w:sz w:val="28"/>
                <w:szCs w:val="28"/>
                <w:lang w:val="uk-UA"/>
              </w:rPr>
              <w:t>ампул</w:t>
            </w:r>
          </w:p>
        </w:tc>
        <w:tc>
          <w:tcPr>
            <w:tcW w:w="1949" w:type="dxa"/>
          </w:tcPr>
          <w:p w:rsidR="00172525" w:rsidRPr="00FD0376" w:rsidRDefault="00992BE0" w:rsidP="00D3321F">
            <w:pPr>
              <w:rPr>
                <w:sz w:val="28"/>
                <w:szCs w:val="28"/>
                <w:lang w:val="uk-UA"/>
              </w:rPr>
            </w:pPr>
            <w:r w:rsidRPr="00FD0376">
              <w:rPr>
                <w:sz w:val="28"/>
                <w:szCs w:val="28"/>
                <w:lang w:val="uk-UA"/>
              </w:rPr>
              <w:t>Лист - узгодження</w:t>
            </w:r>
          </w:p>
        </w:tc>
      </w:tr>
      <w:tr w:rsidR="00173877" w:rsidTr="00173877">
        <w:tc>
          <w:tcPr>
            <w:tcW w:w="817" w:type="dxa"/>
          </w:tcPr>
          <w:p w:rsidR="00173877" w:rsidRPr="00FD0376" w:rsidRDefault="00173877" w:rsidP="00D332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9" w:type="dxa"/>
          </w:tcPr>
          <w:p w:rsidR="00173877" w:rsidRPr="005E1AEC" w:rsidRDefault="00467CDD" w:rsidP="00D3321F">
            <w:pPr>
              <w:rPr>
                <w:sz w:val="28"/>
                <w:szCs w:val="28"/>
                <w:lang w:val="uk-UA"/>
              </w:rPr>
            </w:pPr>
            <w:r w:rsidRPr="00FD0376">
              <w:rPr>
                <w:color w:val="000000"/>
                <w:sz w:val="28"/>
                <w:szCs w:val="28"/>
              </w:rPr>
              <w:t xml:space="preserve">КП </w:t>
            </w:r>
            <w:r w:rsidRPr="00FD0376">
              <w:rPr>
                <w:sz w:val="28"/>
                <w:szCs w:val="28"/>
              </w:rPr>
              <w:t>„</w:t>
            </w:r>
            <w:proofErr w:type="spellStart"/>
            <w:r w:rsidRPr="00FD0376">
              <w:rPr>
                <w:sz w:val="28"/>
                <w:szCs w:val="28"/>
              </w:rPr>
              <w:t>Дніпропетровський</w:t>
            </w:r>
            <w:proofErr w:type="spellEnd"/>
            <w:r w:rsidRPr="00FD0376">
              <w:rPr>
                <w:sz w:val="28"/>
                <w:szCs w:val="28"/>
              </w:rPr>
              <w:t xml:space="preserve"> </w:t>
            </w:r>
            <w:proofErr w:type="spellStart"/>
            <w:r w:rsidRPr="00FD0376">
              <w:rPr>
                <w:sz w:val="28"/>
                <w:szCs w:val="28"/>
              </w:rPr>
              <w:t>обласний</w:t>
            </w:r>
            <w:proofErr w:type="spellEnd"/>
            <w:r w:rsidRPr="00FD0376">
              <w:rPr>
                <w:sz w:val="28"/>
                <w:szCs w:val="28"/>
              </w:rPr>
              <w:t xml:space="preserve"> перинатальний центр </w:t>
            </w:r>
            <w:proofErr w:type="spellStart"/>
            <w:r w:rsidRPr="00FD0376">
              <w:rPr>
                <w:sz w:val="28"/>
                <w:szCs w:val="28"/>
              </w:rPr>
              <w:t>зі</w:t>
            </w:r>
            <w:proofErr w:type="spellEnd"/>
            <w:r w:rsidRPr="00FD0376">
              <w:rPr>
                <w:sz w:val="28"/>
                <w:szCs w:val="28"/>
              </w:rPr>
              <w:t xml:space="preserve"> </w:t>
            </w:r>
            <w:proofErr w:type="spellStart"/>
            <w:r w:rsidRPr="00FD0376">
              <w:rPr>
                <w:sz w:val="28"/>
                <w:szCs w:val="28"/>
              </w:rPr>
              <w:t>стаціонаром</w:t>
            </w:r>
            <w:proofErr w:type="spellEnd"/>
            <w:r w:rsidRPr="00FD0376">
              <w:rPr>
                <w:color w:val="000000"/>
                <w:sz w:val="28"/>
                <w:szCs w:val="28"/>
              </w:rPr>
              <w:t>”</w:t>
            </w:r>
            <w:r w:rsidR="005E1AEC">
              <w:rPr>
                <w:color w:val="000000"/>
                <w:sz w:val="28"/>
                <w:szCs w:val="28"/>
                <w:lang w:val="uk-UA"/>
              </w:rPr>
              <w:t xml:space="preserve"> ДОРˮ</w:t>
            </w:r>
          </w:p>
        </w:tc>
        <w:tc>
          <w:tcPr>
            <w:tcW w:w="2979" w:type="dxa"/>
          </w:tcPr>
          <w:p w:rsidR="00173877" w:rsidRPr="00FD0376" w:rsidRDefault="00FD0376" w:rsidP="00C8533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165</w:t>
            </w:r>
          </w:p>
        </w:tc>
        <w:tc>
          <w:tcPr>
            <w:tcW w:w="1949" w:type="dxa"/>
          </w:tcPr>
          <w:p w:rsidR="00173877" w:rsidRPr="00D33EB8" w:rsidRDefault="00467CDD" w:rsidP="00D33EB8">
            <w:pPr>
              <w:rPr>
                <w:sz w:val="28"/>
                <w:szCs w:val="28"/>
                <w:lang w:val="uk-UA"/>
              </w:rPr>
            </w:pPr>
            <w:r w:rsidRPr="00D33EB8">
              <w:rPr>
                <w:sz w:val="28"/>
                <w:szCs w:val="28"/>
                <w:lang w:val="uk-UA"/>
              </w:rPr>
              <w:t xml:space="preserve">від </w:t>
            </w:r>
            <w:r w:rsidR="00D33EB8" w:rsidRPr="00D33EB8">
              <w:rPr>
                <w:sz w:val="28"/>
                <w:szCs w:val="28"/>
                <w:lang w:val="uk-UA"/>
              </w:rPr>
              <w:t>02</w:t>
            </w:r>
            <w:r w:rsidRPr="00D33EB8">
              <w:rPr>
                <w:sz w:val="28"/>
                <w:szCs w:val="28"/>
                <w:lang w:val="uk-UA"/>
              </w:rPr>
              <w:t>.0</w:t>
            </w:r>
            <w:r w:rsidR="00D33EB8" w:rsidRPr="00D33EB8">
              <w:rPr>
                <w:sz w:val="28"/>
                <w:szCs w:val="28"/>
                <w:lang w:val="uk-UA"/>
              </w:rPr>
              <w:t>6</w:t>
            </w:r>
            <w:r w:rsidRPr="00D33EB8">
              <w:rPr>
                <w:sz w:val="28"/>
                <w:szCs w:val="28"/>
                <w:lang w:val="uk-UA"/>
              </w:rPr>
              <w:t xml:space="preserve">.2021                № </w:t>
            </w:r>
            <w:r w:rsidR="00D33EB8" w:rsidRPr="00D33EB8">
              <w:rPr>
                <w:sz w:val="28"/>
                <w:szCs w:val="28"/>
                <w:lang w:val="uk-UA"/>
              </w:rPr>
              <w:t>522</w:t>
            </w:r>
          </w:p>
        </w:tc>
      </w:tr>
      <w:permEnd w:id="0"/>
    </w:tbl>
    <w:p w:rsidR="00172525" w:rsidRDefault="00172525" w:rsidP="00D3321F">
      <w:pPr>
        <w:rPr>
          <w:sz w:val="28"/>
          <w:szCs w:val="28"/>
          <w:lang w:val="uk-UA"/>
        </w:rPr>
      </w:pPr>
    </w:p>
    <w:p w:rsidR="00467CDD" w:rsidRDefault="00467CDD" w:rsidP="00D3321F">
      <w:pPr>
        <w:rPr>
          <w:sz w:val="28"/>
          <w:szCs w:val="28"/>
          <w:lang w:val="uk-UA"/>
        </w:rPr>
      </w:pPr>
    </w:p>
    <w:p w:rsidR="00467CDD" w:rsidRDefault="00467CDD" w:rsidP="00D3321F">
      <w:pPr>
        <w:rPr>
          <w:sz w:val="28"/>
          <w:szCs w:val="28"/>
          <w:lang w:val="uk-UA"/>
        </w:rPr>
      </w:pPr>
    </w:p>
    <w:p w:rsidR="00467CDD" w:rsidRDefault="00467CDD" w:rsidP="00467CDD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p w:rsidR="00467CDD" w:rsidRDefault="00467CDD" w:rsidP="00D3321F">
      <w:pPr>
        <w:rPr>
          <w:sz w:val="28"/>
          <w:szCs w:val="28"/>
          <w:lang w:val="uk-UA"/>
        </w:rPr>
      </w:pPr>
    </w:p>
    <w:sectPr w:rsidR="00467CDD" w:rsidSect="00083FD2">
      <w:headerReference w:type="even" r:id="rId9"/>
      <w:headerReference w:type="default" r:id="rId10"/>
      <w:pgSz w:w="11906" w:h="16838" w:code="9"/>
      <w:pgMar w:top="1276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DCD" w:rsidRDefault="00127DCD" w:rsidP="00D016D4">
      <w:r>
        <w:separator/>
      </w:r>
    </w:p>
  </w:endnote>
  <w:endnote w:type="continuationSeparator" w:id="0">
    <w:p w:rsidR="00127DCD" w:rsidRDefault="00127DCD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DCD" w:rsidRDefault="00127DCD" w:rsidP="00D016D4">
      <w:r>
        <w:separator/>
      </w:r>
    </w:p>
  </w:footnote>
  <w:footnote w:type="continuationSeparator" w:id="0">
    <w:p w:rsidR="00127DCD" w:rsidRDefault="00127DCD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5360C9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49345"/>
      <w:docPartObj>
        <w:docPartGallery w:val="Page Numbers (Top of Page)"/>
        <w:docPartUnique/>
      </w:docPartObj>
    </w:sdtPr>
    <w:sdtContent>
      <w:p w:rsidR="00E9339C" w:rsidRDefault="005360C9">
        <w:pPr>
          <w:pStyle w:val="a3"/>
          <w:jc w:val="center"/>
        </w:pPr>
        <w:fldSimple w:instr=" PAGE   \* MERGEFORMAT ">
          <w:r w:rsidR="002A5A07">
            <w:rPr>
              <w:noProof/>
            </w:rPr>
            <w:t>3</w:t>
          </w:r>
        </w:fldSimple>
      </w:p>
    </w:sdtContent>
  </w:sdt>
  <w:p w:rsidR="00E9339C" w:rsidRDefault="00E933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42C82"/>
    <w:multiLevelType w:val="hybridMultilevel"/>
    <w:tmpl w:val="502E5906"/>
    <w:lvl w:ilvl="0" w:tplc="238C1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66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39C"/>
    <w:rsid w:val="0000301E"/>
    <w:rsid w:val="00003F30"/>
    <w:rsid w:val="00017AD9"/>
    <w:rsid w:val="00045A3E"/>
    <w:rsid w:val="00047C4D"/>
    <w:rsid w:val="00053CC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83FD2"/>
    <w:rsid w:val="0009744A"/>
    <w:rsid w:val="000A4ADE"/>
    <w:rsid w:val="000A6650"/>
    <w:rsid w:val="000D0978"/>
    <w:rsid w:val="000D4A02"/>
    <w:rsid w:val="000E2491"/>
    <w:rsid w:val="000E2601"/>
    <w:rsid w:val="000E2C83"/>
    <w:rsid w:val="000F1F89"/>
    <w:rsid w:val="000F2E1F"/>
    <w:rsid w:val="00102D99"/>
    <w:rsid w:val="00104095"/>
    <w:rsid w:val="001141F0"/>
    <w:rsid w:val="001168A7"/>
    <w:rsid w:val="0012137E"/>
    <w:rsid w:val="00121B3F"/>
    <w:rsid w:val="00127DCD"/>
    <w:rsid w:val="00131ABF"/>
    <w:rsid w:val="00140E37"/>
    <w:rsid w:val="0014395B"/>
    <w:rsid w:val="0014432E"/>
    <w:rsid w:val="00145C41"/>
    <w:rsid w:val="00155C66"/>
    <w:rsid w:val="00156157"/>
    <w:rsid w:val="001668BC"/>
    <w:rsid w:val="00166907"/>
    <w:rsid w:val="00171434"/>
    <w:rsid w:val="00172525"/>
    <w:rsid w:val="00172922"/>
    <w:rsid w:val="00173877"/>
    <w:rsid w:val="00181E3F"/>
    <w:rsid w:val="00182241"/>
    <w:rsid w:val="00186516"/>
    <w:rsid w:val="00190DB1"/>
    <w:rsid w:val="001970D9"/>
    <w:rsid w:val="00197E4F"/>
    <w:rsid w:val="001A31AD"/>
    <w:rsid w:val="001A329A"/>
    <w:rsid w:val="001A78F9"/>
    <w:rsid w:val="001B0E22"/>
    <w:rsid w:val="001C4366"/>
    <w:rsid w:val="001C5651"/>
    <w:rsid w:val="001C737D"/>
    <w:rsid w:val="001D1D00"/>
    <w:rsid w:val="001D3942"/>
    <w:rsid w:val="001D7848"/>
    <w:rsid w:val="001F357E"/>
    <w:rsid w:val="001F3D2D"/>
    <w:rsid w:val="001F5A78"/>
    <w:rsid w:val="00204F9A"/>
    <w:rsid w:val="002073B7"/>
    <w:rsid w:val="00212EC5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630BE"/>
    <w:rsid w:val="00267AD0"/>
    <w:rsid w:val="002716E4"/>
    <w:rsid w:val="0028306F"/>
    <w:rsid w:val="00284038"/>
    <w:rsid w:val="002A18D3"/>
    <w:rsid w:val="002A3B4F"/>
    <w:rsid w:val="002A3F83"/>
    <w:rsid w:val="002A4B6D"/>
    <w:rsid w:val="002A5A07"/>
    <w:rsid w:val="002B36E3"/>
    <w:rsid w:val="002D65EF"/>
    <w:rsid w:val="002D79FA"/>
    <w:rsid w:val="002E3364"/>
    <w:rsid w:val="002E45AD"/>
    <w:rsid w:val="002E71E4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0BA5"/>
    <w:rsid w:val="003327DC"/>
    <w:rsid w:val="00336037"/>
    <w:rsid w:val="00344767"/>
    <w:rsid w:val="00353DF3"/>
    <w:rsid w:val="00355B4A"/>
    <w:rsid w:val="00374584"/>
    <w:rsid w:val="00374D1A"/>
    <w:rsid w:val="003815E2"/>
    <w:rsid w:val="0038278E"/>
    <w:rsid w:val="003835E4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1B90"/>
    <w:rsid w:val="00435900"/>
    <w:rsid w:val="00450367"/>
    <w:rsid w:val="00452FD9"/>
    <w:rsid w:val="00453CA2"/>
    <w:rsid w:val="00465648"/>
    <w:rsid w:val="00467CDD"/>
    <w:rsid w:val="00484246"/>
    <w:rsid w:val="004A06A2"/>
    <w:rsid w:val="004A24AC"/>
    <w:rsid w:val="004B13C7"/>
    <w:rsid w:val="004B4E03"/>
    <w:rsid w:val="004C1110"/>
    <w:rsid w:val="004C1B84"/>
    <w:rsid w:val="004D06BD"/>
    <w:rsid w:val="004D2617"/>
    <w:rsid w:val="004D5A2F"/>
    <w:rsid w:val="004F107E"/>
    <w:rsid w:val="004F2BCD"/>
    <w:rsid w:val="00502374"/>
    <w:rsid w:val="00504A8D"/>
    <w:rsid w:val="0051464B"/>
    <w:rsid w:val="00522A55"/>
    <w:rsid w:val="00523ED2"/>
    <w:rsid w:val="005360C9"/>
    <w:rsid w:val="00540B25"/>
    <w:rsid w:val="005427E3"/>
    <w:rsid w:val="005463F0"/>
    <w:rsid w:val="005516AC"/>
    <w:rsid w:val="0055297F"/>
    <w:rsid w:val="00552F05"/>
    <w:rsid w:val="005532B1"/>
    <w:rsid w:val="005718DC"/>
    <w:rsid w:val="00572ECC"/>
    <w:rsid w:val="00572F3D"/>
    <w:rsid w:val="005766CA"/>
    <w:rsid w:val="00584639"/>
    <w:rsid w:val="00592351"/>
    <w:rsid w:val="00592FF8"/>
    <w:rsid w:val="00595668"/>
    <w:rsid w:val="00597CCD"/>
    <w:rsid w:val="005A54CE"/>
    <w:rsid w:val="005A6AE7"/>
    <w:rsid w:val="005B0EF1"/>
    <w:rsid w:val="005B2533"/>
    <w:rsid w:val="005B27D6"/>
    <w:rsid w:val="005C44EE"/>
    <w:rsid w:val="005C511D"/>
    <w:rsid w:val="005D0FA3"/>
    <w:rsid w:val="005D4BFB"/>
    <w:rsid w:val="005D6026"/>
    <w:rsid w:val="005E1AEC"/>
    <w:rsid w:val="005F2640"/>
    <w:rsid w:val="00614F14"/>
    <w:rsid w:val="00617397"/>
    <w:rsid w:val="006278A1"/>
    <w:rsid w:val="00633DAF"/>
    <w:rsid w:val="00640480"/>
    <w:rsid w:val="006413BB"/>
    <w:rsid w:val="006453F0"/>
    <w:rsid w:val="0064676F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C2EF1"/>
    <w:rsid w:val="006D56E1"/>
    <w:rsid w:val="006F04BC"/>
    <w:rsid w:val="006F2CDE"/>
    <w:rsid w:val="006F6AD6"/>
    <w:rsid w:val="007003DF"/>
    <w:rsid w:val="00710931"/>
    <w:rsid w:val="00711A06"/>
    <w:rsid w:val="007131C6"/>
    <w:rsid w:val="00716E24"/>
    <w:rsid w:val="00735B97"/>
    <w:rsid w:val="0073767E"/>
    <w:rsid w:val="00737980"/>
    <w:rsid w:val="00740E9C"/>
    <w:rsid w:val="00744D27"/>
    <w:rsid w:val="0076446E"/>
    <w:rsid w:val="007660DC"/>
    <w:rsid w:val="00766BD6"/>
    <w:rsid w:val="007710A2"/>
    <w:rsid w:val="007751DA"/>
    <w:rsid w:val="007778F8"/>
    <w:rsid w:val="00784523"/>
    <w:rsid w:val="00791A8B"/>
    <w:rsid w:val="007A215C"/>
    <w:rsid w:val="007B3B6E"/>
    <w:rsid w:val="007B401F"/>
    <w:rsid w:val="007C1262"/>
    <w:rsid w:val="007C23AD"/>
    <w:rsid w:val="007C2E29"/>
    <w:rsid w:val="007C4A17"/>
    <w:rsid w:val="007C672D"/>
    <w:rsid w:val="007E06E9"/>
    <w:rsid w:val="007E6812"/>
    <w:rsid w:val="007F6900"/>
    <w:rsid w:val="008050AC"/>
    <w:rsid w:val="0081194F"/>
    <w:rsid w:val="00814655"/>
    <w:rsid w:val="00814CE4"/>
    <w:rsid w:val="00816E6D"/>
    <w:rsid w:val="00826D6B"/>
    <w:rsid w:val="00833E51"/>
    <w:rsid w:val="00841D46"/>
    <w:rsid w:val="00851CED"/>
    <w:rsid w:val="00854443"/>
    <w:rsid w:val="00860C29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E72A8"/>
    <w:rsid w:val="008F1E2C"/>
    <w:rsid w:val="008F2F54"/>
    <w:rsid w:val="008F4913"/>
    <w:rsid w:val="0091075B"/>
    <w:rsid w:val="00911391"/>
    <w:rsid w:val="00913CED"/>
    <w:rsid w:val="0091779C"/>
    <w:rsid w:val="00917856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819"/>
    <w:rsid w:val="00962B26"/>
    <w:rsid w:val="00962D98"/>
    <w:rsid w:val="00964DFA"/>
    <w:rsid w:val="00966EC4"/>
    <w:rsid w:val="00966EFA"/>
    <w:rsid w:val="009726F7"/>
    <w:rsid w:val="00976272"/>
    <w:rsid w:val="00977552"/>
    <w:rsid w:val="00985D4D"/>
    <w:rsid w:val="0098717F"/>
    <w:rsid w:val="0098749F"/>
    <w:rsid w:val="00992BE0"/>
    <w:rsid w:val="00994D08"/>
    <w:rsid w:val="009A40A0"/>
    <w:rsid w:val="009B079F"/>
    <w:rsid w:val="009B2132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3266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4D0D"/>
    <w:rsid w:val="00A963AE"/>
    <w:rsid w:val="00AA272A"/>
    <w:rsid w:val="00AA3466"/>
    <w:rsid w:val="00AA422F"/>
    <w:rsid w:val="00AA6FA7"/>
    <w:rsid w:val="00AB1B21"/>
    <w:rsid w:val="00AB769E"/>
    <w:rsid w:val="00AC1322"/>
    <w:rsid w:val="00AC159C"/>
    <w:rsid w:val="00AC6822"/>
    <w:rsid w:val="00AD0CF9"/>
    <w:rsid w:val="00AD17A0"/>
    <w:rsid w:val="00AD290A"/>
    <w:rsid w:val="00AD2F8B"/>
    <w:rsid w:val="00AD3AEC"/>
    <w:rsid w:val="00AD61B2"/>
    <w:rsid w:val="00AF3AC9"/>
    <w:rsid w:val="00B0021B"/>
    <w:rsid w:val="00B008DF"/>
    <w:rsid w:val="00B00E45"/>
    <w:rsid w:val="00B04299"/>
    <w:rsid w:val="00B106AC"/>
    <w:rsid w:val="00B316F9"/>
    <w:rsid w:val="00B33610"/>
    <w:rsid w:val="00B3510A"/>
    <w:rsid w:val="00B37F57"/>
    <w:rsid w:val="00B42FD5"/>
    <w:rsid w:val="00B4454D"/>
    <w:rsid w:val="00B466A5"/>
    <w:rsid w:val="00B50C58"/>
    <w:rsid w:val="00B5739F"/>
    <w:rsid w:val="00B67BFA"/>
    <w:rsid w:val="00B80656"/>
    <w:rsid w:val="00B81D5D"/>
    <w:rsid w:val="00B872CE"/>
    <w:rsid w:val="00B95817"/>
    <w:rsid w:val="00B962CF"/>
    <w:rsid w:val="00B9719F"/>
    <w:rsid w:val="00BA05BC"/>
    <w:rsid w:val="00BA3AAF"/>
    <w:rsid w:val="00BA59AD"/>
    <w:rsid w:val="00BA5D0B"/>
    <w:rsid w:val="00BA6A60"/>
    <w:rsid w:val="00BB5DDC"/>
    <w:rsid w:val="00BD6D2E"/>
    <w:rsid w:val="00BD7923"/>
    <w:rsid w:val="00BE608B"/>
    <w:rsid w:val="00BE7C34"/>
    <w:rsid w:val="00BF2EA8"/>
    <w:rsid w:val="00BF35EA"/>
    <w:rsid w:val="00BF37B6"/>
    <w:rsid w:val="00BF7FC8"/>
    <w:rsid w:val="00C0244C"/>
    <w:rsid w:val="00C11118"/>
    <w:rsid w:val="00C129A7"/>
    <w:rsid w:val="00C14189"/>
    <w:rsid w:val="00C14CC8"/>
    <w:rsid w:val="00C174E6"/>
    <w:rsid w:val="00C177A0"/>
    <w:rsid w:val="00C278D0"/>
    <w:rsid w:val="00C401FC"/>
    <w:rsid w:val="00C42E15"/>
    <w:rsid w:val="00C4786F"/>
    <w:rsid w:val="00C47BBF"/>
    <w:rsid w:val="00C57CA5"/>
    <w:rsid w:val="00C62BD4"/>
    <w:rsid w:val="00C70276"/>
    <w:rsid w:val="00C8415E"/>
    <w:rsid w:val="00C85333"/>
    <w:rsid w:val="00CA162B"/>
    <w:rsid w:val="00CA1D85"/>
    <w:rsid w:val="00CA38DD"/>
    <w:rsid w:val="00CB338C"/>
    <w:rsid w:val="00CB4AA8"/>
    <w:rsid w:val="00CC3082"/>
    <w:rsid w:val="00CC3CD7"/>
    <w:rsid w:val="00CC6346"/>
    <w:rsid w:val="00CC659A"/>
    <w:rsid w:val="00CC6AF4"/>
    <w:rsid w:val="00CD2555"/>
    <w:rsid w:val="00CD2D62"/>
    <w:rsid w:val="00CD59CA"/>
    <w:rsid w:val="00CE075B"/>
    <w:rsid w:val="00CE5175"/>
    <w:rsid w:val="00CE6C9F"/>
    <w:rsid w:val="00CF3740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26C1E"/>
    <w:rsid w:val="00D3321F"/>
    <w:rsid w:val="00D33EB8"/>
    <w:rsid w:val="00D35A32"/>
    <w:rsid w:val="00D37215"/>
    <w:rsid w:val="00D42E69"/>
    <w:rsid w:val="00D47FF8"/>
    <w:rsid w:val="00D6676C"/>
    <w:rsid w:val="00D67B8C"/>
    <w:rsid w:val="00D71A25"/>
    <w:rsid w:val="00D72B8F"/>
    <w:rsid w:val="00D77F55"/>
    <w:rsid w:val="00D81456"/>
    <w:rsid w:val="00D849E4"/>
    <w:rsid w:val="00D84FE6"/>
    <w:rsid w:val="00D90EA6"/>
    <w:rsid w:val="00D97FC5"/>
    <w:rsid w:val="00DB4DF3"/>
    <w:rsid w:val="00DB700E"/>
    <w:rsid w:val="00DD2D95"/>
    <w:rsid w:val="00DD3898"/>
    <w:rsid w:val="00DD59E1"/>
    <w:rsid w:val="00DE09AF"/>
    <w:rsid w:val="00DE5EF5"/>
    <w:rsid w:val="00DF4C27"/>
    <w:rsid w:val="00DF790C"/>
    <w:rsid w:val="00DF7B7C"/>
    <w:rsid w:val="00E01FA0"/>
    <w:rsid w:val="00E0419A"/>
    <w:rsid w:val="00E044CB"/>
    <w:rsid w:val="00E07262"/>
    <w:rsid w:val="00E16BB8"/>
    <w:rsid w:val="00E22A54"/>
    <w:rsid w:val="00E24C1F"/>
    <w:rsid w:val="00E27647"/>
    <w:rsid w:val="00E3343A"/>
    <w:rsid w:val="00E340F7"/>
    <w:rsid w:val="00E34D47"/>
    <w:rsid w:val="00E4172D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8501C"/>
    <w:rsid w:val="00E87BB6"/>
    <w:rsid w:val="00E92546"/>
    <w:rsid w:val="00E9339C"/>
    <w:rsid w:val="00E958BE"/>
    <w:rsid w:val="00E973AD"/>
    <w:rsid w:val="00EA7E87"/>
    <w:rsid w:val="00EB0E45"/>
    <w:rsid w:val="00EB1DF1"/>
    <w:rsid w:val="00EB67EA"/>
    <w:rsid w:val="00EC0E8C"/>
    <w:rsid w:val="00EE0643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42378"/>
    <w:rsid w:val="00F53669"/>
    <w:rsid w:val="00F54BB3"/>
    <w:rsid w:val="00F6677C"/>
    <w:rsid w:val="00F670E3"/>
    <w:rsid w:val="00F71AB8"/>
    <w:rsid w:val="00F74470"/>
    <w:rsid w:val="00F85010"/>
    <w:rsid w:val="00F86E92"/>
    <w:rsid w:val="00FA1987"/>
    <w:rsid w:val="00FA22BF"/>
    <w:rsid w:val="00FA5572"/>
    <w:rsid w:val="00FA759C"/>
    <w:rsid w:val="00FB3DE2"/>
    <w:rsid w:val="00FB587B"/>
    <w:rsid w:val="00FB5C1C"/>
    <w:rsid w:val="00FC1819"/>
    <w:rsid w:val="00FC1D43"/>
    <w:rsid w:val="00FC7A10"/>
    <w:rsid w:val="00FC7E22"/>
    <w:rsid w:val="00FD0376"/>
    <w:rsid w:val="00FE4111"/>
    <w:rsid w:val="00FE430A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B4E03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E933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E9339C"/>
    <w:rPr>
      <w:rFonts w:ascii="Times New Roman" w:hAnsi="Times New Roman"/>
      <w:sz w:val="24"/>
      <w:szCs w:val="24"/>
    </w:rPr>
  </w:style>
  <w:style w:type="paragraph" w:customStyle="1" w:styleId="af4">
    <w:name w:val="Знак Знак Знак"/>
    <w:basedOn w:val="a"/>
    <w:rsid w:val="00B81D5D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B81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6C1C4-8E08-4919-A133-C4A918C28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16</TotalTime>
  <Pages>3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12</cp:revision>
  <cp:lastPrinted>2021-04-22T13:15:00Z</cp:lastPrinted>
  <dcterms:created xsi:type="dcterms:W3CDTF">2021-05-31T12:20:00Z</dcterms:created>
  <dcterms:modified xsi:type="dcterms:W3CDTF">2021-06-04T07:30:00Z</dcterms:modified>
</cp:coreProperties>
</file>